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8375C3">
        <w:rPr>
          <w:rFonts w:ascii="Times New Roman" w:hAnsi="Times New Roman"/>
          <w:b/>
          <w:noProof/>
          <w:sz w:val="44"/>
          <w:szCs w:val="44"/>
        </w:rPr>
        <w:t>Where Does It Come From?</w:t>
      </w:r>
    </w:p>
    <w:p w:rsidR="006562EB" w:rsidRPr="006E13DF" w:rsidRDefault="00873D23" w:rsidP="00384E4B">
      <w:pPr>
        <w:rPr>
          <w:rFonts w:ascii="Arial" w:hAnsi="Arial" w:cs="Arial"/>
        </w:rPr>
      </w:pPr>
      <w:r w:rsidRPr="00873D23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8375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beef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breeds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richer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weighs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pounds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hay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grains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silage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chopped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produce (v)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avoid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contaminate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pasteurized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bacteria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butter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375C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375C3" w:rsidRPr="009C3DEB" w:rsidRDefault="008375C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8375C3" w:rsidRPr="008375C3" w:rsidRDefault="008375C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375C3">
              <w:rPr>
                <w:rFonts w:ascii="Times New Roman" w:hAnsi="Times New Roman"/>
                <w:color w:val="000000"/>
              </w:rPr>
              <w:t>yogurt</w:t>
            </w:r>
          </w:p>
        </w:tc>
        <w:tc>
          <w:tcPr>
            <w:tcW w:w="6693" w:type="dxa"/>
          </w:tcPr>
          <w:p w:rsidR="008375C3" w:rsidRPr="009C3DEB" w:rsidRDefault="008375C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5C3" w:rsidRDefault="008375C3" w:rsidP="00814CB4">
      <w:r>
        <w:separator/>
      </w:r>
    </w:p>
  </w:endnote>
  <w:endnote w:type="continuationSeparator" w:id="1">
    <w:p w:rsidR="008375C3" w:rsidRDefault="008375C3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5C3" w:rsidRDefault="008375C3" w:rsidP="00814CB4">
      <w:r>
        <w:separator/>
      </w:r>
    </w:p>
  </w:footnote>
  <w:footnote w:type="continuationSeparator" w:id="1">
    <w:p w:rsidR="008375C3" w:rsidRDefault="008375C3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8375C3">
      <w:rPr>
        <w:rFonts w:ascii="Times New Roman" w:hAnsi="Times New Roman"/>
        <w:color w:val="4F6228" w:themeColor="accent3" w:themeShade="80"/>
        <w:sz w:val="32"/>
        <w:szCs w:val="32"/>
      </w:rPr>
      <w:t>6 Numbers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08ED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375C3"/>
    <w:rsid w:val="0086538B"/>
    <w:rsid w:val="00867E23"/>
    <w:rsid w:val="00873D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A1D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ther%20vocabular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other vocabulary template</Template>
  <TotalTime>2</TotalTime>
  <Pages>1</Pages>
  <Words>70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2009-06-01T02:01:00Z</dcterms:created>
  <dcterms:modified xsi:type="dcterms:W3CDTF">2009-06-01T02:04:00Z</dcterms:modified>
</cp:coreProperties>
</file>